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การแจ้งรื้้อถอนบ้านหรือบ้านถูกทำลาย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EB2D53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การแจ้งรื้้อถอนบ้านหรือบ้านถูกทำลาย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723E3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การแจ้งรื้้อถอนบ้านหรือบ้านถูกทำลายเทศบาลตำบลทรายขาวกฤษณ์สำเนาคู่มือประชาชน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24/07/2015 19:41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723E3F" w:rsidRDefault="00723E3F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ผู้ร้องคือผู้ที่มีความประสงค์จะแจ้งการรื้นบ้านหรือแจ้งบ้านถูกทำลาย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ระยะเวลาการแจ้งภายใน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วันนับแต่วันที่มีการรื้อถอนหรือบ้านถูกทำลาย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นายทะเบียนพิจารณารับแจ้ง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ไม่รับแจ้งและแจ้งผลการพิจารณา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สำเนาทะเบียนบ้านฉบับเจ้าบ้านท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14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723E3F" w:rsidRDefault="00723E3F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385" w:rsidRDefault="00747385" w:rsidP="00C81DB8">
      <w:pPr>
        <w:spacing w:after="0" w:line="240" w:lineRule="auto"/>
      </w:pPr>
      <w:r>
        <w:separator/>
      </w:r>
    </w:p>
  </w:endnote>
  <w:endnote w:type="continuationSeparator" w:id="1">
    <w:p w:rsidR="00747385" w:rsidRDefault="00747385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385" w:rsidRDefault="00747385" w:rsidP="00C81DB8">
      <w:pPr>
        <w:spacing w:after="0" w:line="240" w:lineRule="auto"/>
      </w:pPr>
      <w:r>
        <w:separator/>
      </w:r>
    </w:p>
  </w:footnote>
  <w:footnote w:type="continuationSeparator" w:id="1">
    <w:p w:rsidR="00747385" w:rsidRDefault="00747385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EB2D53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7929CE">
          <w:rPr>
            <w:noProof/>
          </w:rPr>
          <w:t>4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7929C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23E3F"/>
    <w:rsid w:val="00747385"/>
    <w:rsid w:val="00760D0B"/>
    <w:rsid w:val="00761FD0"/>
    <w:rsid w:val="00771FD1"/>
    <w:rsid w:val="00781575"/>
    <w:rsid w:val="007851BE"/>
    <w:rsid w:val="00790214"/>
    <w:rsid w:val="007929CE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2D53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651</TotalTime>
  <Pages>4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comp</cp:lastModifiedBy>
  <cp:revision>84</cp:revision>
  <cp:lastPrinted>2015-08-04T13:41:00Z</cp:lastPrinted>
  <dcterms:created xsi:type="dcterms:W3CDTF">2015-04-23T03:41:00Z</dcterms:created>
  <dcterms:modified xsi:type="dcterms:W3CDTF">2015-08-04T13:42:00Z</dcterms:modified>
</cp:coreProperties>
</file>